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Приложение №</w:t>
      </w:r>
      <w:r w:rsidR="0007026B">
        <w:rPr>
          <w:bCs/>
          <w:color w:val="000000"/>
          <w:sz w:val="28"/>
          <w:szCs w:val="28"/>
        </w:rPr>
        <w:t>5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к решению Духовщинского </w:t>
      </w:r>
    </w:p>
    <w:p w:rsidR="001B254B" w:rsidRPr="008A1B03" w:rsidRDefault="00846F5C" w:rsidP="000838D5">
      <w:pPr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окружного</w:t>
      </w:r>
      <w:r w:rsidR="001B254B" w:rsidRPr="008A1B03">
        <w:rPr>
          <w:bCs/>
          <w:color w:val="000000"/>
          <w:sz w:val="28"/>
          <w:szCs w:val="28"/>
        </w:rPr>
        <w:t xml:space="preserve"> Совета депутатов</w:t>
      </w:r>
    </w:p>
    <w:p w:rsidR="001B254B" w:rsidRPr="008A1B03" w:rsidRDefault="001B254B" w:rsidP="000838D5">
      <w:pPr>
        <w:jc w:val="right"/>
        <w:rPr>
          <w:b/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от</w:t>
      </w:r>
      <w:r w:rsidR="00C1601A">
        <w:rPr>
          <w:bCs/>
          <w:color w:val="000000"/>
          <w:sz w:val="28"/>
          <w:szCs w:val="28"/>
        </w:rPr>
        <w:t>_________</w:t>
      </w:r>
      <w:r w:rsidRPr="008A1B03">
        <w:rPr>
          <w:bCs/>
          <w:color w:val="000000"/>
          <w:sz w:val="28"/>
          <w:szCs w:val="28"/>
        </w:rPr>
        <w:t>20</w:t>
      </w:r>
      <w:r w:rsidR="00AA4210">
        <w:rPr>
          <w:bCs/>
          <w:color w:val="000000"/>
          <w:sz w:val="28"/>
          <w:szCs w:val="28"/>
        </w:rPr>
        <w:t>2</w:t>
      </w:r>
      <w:r w:rsidR="00766F8C">
        <w:rPr>
          <w:bCs/>
          <w:color w:val="000000"/>
          <w:sz w:val="28"/>
          <w:szCs w:val="28"/>
        </w:rPr>
        <w:t>5</w:t>
      </w:r>
      <w:r w:rsidR="00575FD5">
        <w:rPr>
          <w:bCs/>
          <w:color w:val="000000"/>
          <w:sz w:val="28"/>
          <w:szCs w:val="28"/>
        </w:rPr>
        <w:t xml:space="preserve"> </w:t>
      </w:r>
      <w:r w:rsidR="00BD3B2B" w:rsidRPr="008A1B03">
        <w:rPr>
          <w:bCs/>
          <w:color w:val="000000"/>
          <w:sz w:val="28"/>
          <w:szCs w:val="28"/>
        </w:rPr>
        <w:t>г</w:t>
      </w:r>
      <w:r w:rsidR="00BD3B2B">
        <w:rPr>
          <w:bCs/>
          <w:color w:val="000000"/>
          <w:sz w:val="28"/>
          <w:szCs w:val="28"/>
        </w:rPr>
        <w:t>ода</w:t>
      </w:r>
      <w:r w:rsidR="00575FD5">
        <w:rPr>
          <w:bCs/>
          <w:color w:val="000000"/>
          <w:sz w:val="28"/>
          <w:szCs w:val="28"/>
        </w:rPr>
        <w:t xml:space="preserve"> </w:t>
      </w:r>
      <w:r w:rsidR="00BD3B2B" w:rsidRPr="00BD3B2B">
        <w:rPr>
          <w:bCs/>
          <w:color w:val="000000"/>
          <w:sz w:val="28"/>
          <w:szCs w:val="28"/>
        </w:rPr>
        <w:t xml:space="preserve">№ </w:t>
      </w:r>
      <w:r w:rsidR="00C1601A">
        <w:rPr>
          <w:bCs/>
          <w:color w:val="000000"/>
          <w:sz w:val="28"/>
          <w:szCs w:val="28"/>
        </w:rPr>
        <w:t>__</w:t>
      </w: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233AA8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233AA8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233AA8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«</w:t>
      </w:r>
      <w:r w:rsidR="00BD3B2B" w:rsidRPr="008A1B03">
        <w:rPr>
          <w:b/>
          <w:bCs/>
          <w:sz w:val="28"/>
          <w:szCs w:val="28"/>
        </w:rPr>
        <w:t xml:space="preserve">Духовщинский </w:t>
      </w:r>
      <w:r w:rsidR="00846F5C">
        <w:rPr>
          <w:b/>
          <w:bCs/>
          <w:sz w:val="28"/>
          <w:szCs w:val="28"/>
        </w:rPr>
        <w:t>муниципальный округ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766F8C">
        <w:rPr>
          <w:b/>
          <w:bCs/>
          <w:sz w:val="28"/>
          <w:szCs w:val="28"/>
        </w:rPr>
        <w:t>6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53204C" w:rsidP="00C954E8">
      <w:pPr>
        <w:ind w:right="-143"/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bookmarkStart w:id="0" w:name="_GoBack" w:colFirst="2" w:colLast="2"/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07034" w:rsidRDefault="00766F8C" w:rsidP="00F07034">
            <w:pPr>
              <w:rPr>
                <w:bCs/>
                <w:sz w:val="24"/>
                <w:szCs w:val="24"/>
              </w:rPr>
            </w:pPr>
            <w:r w:rsidRPr="00F07034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494 981 814,05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494 981 814,05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253 959 000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223 299 000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8A551C" w:rsidRDefault="00766F8C" w:rsidP="008A551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8A551C" w:rsidRDefault="00766F8C" w:rsidP="008A551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223 299 000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DE56AA" w:rsidRDefault="00766F8C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DE56AA" w:rsidRDefault="00766F8C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30 660 000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5F3D5C" w:rsidRDefault="00766F8C" w:rsidP="005F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5F3D5C" w:rsidRDefault="00766F8C" w:rsidP="005F3D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30 660 000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E4988" w:rsidRDefault="00766F8C" w:rsidP="005F3D5C">
            <w:pPr>
              <w:jc w:val="center"/>
              <w:rPr>
                <w:sz w:val="24"/>
                <w:szCs w:val="24"/>
              </w:rPr>
            </w:pPr>
            <w:r w:rsidRPr="00FE4988">
              <w:rPr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E4988" w:rsidRDefault="00766F8C" w:rsidP="00FE4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E498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1A076A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P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A076A">
              <w:rPr>
                <w:bCs/>
                <w:sz w:val="24"/>
                <w:szCs w:val="24"/>
                <w:lang w:eastAsia="en-US"/>
              </w:rPr>
              <w:t>2 02 25228 00 0000 150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Pr="001A076A" w:rsidRDefault="001A076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1A076A">
              <w:rPr>
                <w:bCs/>
                <w:sz w:val="24"/>
                <w:szCs w:val="24"/>
                <w:lang w:eastAsia="en-US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Pr="009E7F13" w:rsidRDefault="001A076A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A076A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2 02 25228 14 0000 150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43565F" w:rsidRPr="00C6587E" w:rsidTr="004356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5F" w:rsidRPr="0043565F" w:rsidRDefault="0043565F" w:rsidP="0043565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3565F">
              <w:rPr>
                <w:sz w:val="24"/>
                <w:szCs w:val="24"/>
                <w:lang w:eastAsia="en-US"/>
              </w:rPr>
              <w:lastRenderedPageBreak/>
              <w:t>2 02 25349 00 0000 150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Pr="0043565F" w:rsidRDefault="004356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3565F">
              <w:rPr>
                <w:sz w:val="24"/>
                <w:szCs w:val="24"/>
                <w:lang w:eastAsia="en-US"/>
              </w:rPr>
              <w:t>Субсидии бюджетам на модернизацию учреждений культуры, включая создание детских культурно просветительских центров на базе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Pr="009E7F13" w:rsidRDefault="0043565F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3565F" w:rsidRPr="00C6587E" w:rsidTr="004356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5F" w:rsidRDefault="0043565F" w:rsidP="0043565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2 02 25349 14 0000 150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Default="004356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Default="0043565F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E4988" w:rsidRDefault="00766F8C" w:rsidP="00F5558B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развитие сети учреждений культурно-досугового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Pr="00C6587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332134" w:rsidRDefault="00766F8C" w:rsidP="00FE498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239 804 855</w:t>
            </w:r>
            <w:r w:rsidR="00766F8C" w:rsidRPr="009E7F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B14D2" w:rsidRDefault="00766F8C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B14D2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223 092 245,48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223 092 245</w:t>
            </w:r>
            <w:r w:rsidR="00766F8C" w:rsidRPr="009E7F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A857B2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2 02 35118 00 0000 150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1 157 510</w:t>
            </w:r>
            <w:r w:rsidR="00766F8C" w:rsidRPr="009E7F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="00766F8C" w:rsidRPr="009E7F13">
              <w:rPr>
                <w:sz w:val="24"/>
                <w:szCs w:val="24"/>
              </w:rPr>
              <w:t>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1 157 510</w:t>
            </w:r>
            <w:r w:rsidR="00766F8C" w:rsidRPr="009E7F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="00766F8C" w:rsidRPr="009E7F13">
              <w:rPr>
                <w:sz w:val="24"/>
                <w:szCs w:val="24"/>
              </w:rPr>
              <w:t>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16530" w:rsidRDefault="00766F8C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16530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24 200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lastRenderedPageBreak/>
              <w:t>2 02 35120 14 0000 150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24 200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16530" w:rsidRDefault="00766F8C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16530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766F8C">
            <w:pPr>
              <w:jc w:val="right"/>
            </w:pPr>
            <w:r>
              <w:rPr>
                <w:sz w:val="24"/>
                <w:szCs w:val="24"/>
              </w:rPr>
              <w:t>14 100 000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766F8C">
            <w:pPr>
              <w:jc w:val="right"/>
            </w:pPr>
            <w:r>
              <w:rPr>
                <w:sz w:val="24"/>
                <w:szCs w:val="24"/>
              </w:rPr>
              <w:t>14 100 000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26334" w:rsidRDefault="00766F8C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A757B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766F8C">
            <w:pPr>
              <w:jc w:val="right"/>
            </w:pPr>
            <w:r>
              <w:rPr>
                <w:sz w:val="24"/>
                <w:szCs w:val="24"/>
              </w:rPr>
              <w:t>1 430 900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C635E" w:rsidRDefault="00766F8C" w:rsidP="00BC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C635E" w:rsidRDefault="00766F8C" w:rsidP="00BC63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766F8C">
            <w:pPr>
              <w:jc w:val="right"/>
            </w:pPr>
            <w:r>
              <w:rPr>
                <w:sz w:val="24"/>
                <w:szCs w:val="24"/>
              </w:rPr>
              <w:t>1 430 900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 w:rsidRPr="00C6587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5E651F" w:rsidRDefault="00766F8C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6B56F4">
            <w:pPr>
              <w:jc w:val="right"/>
            </w:pPr>
            <w:r>
              <w:rPr>
                <w:sz w:val="24"/>
                <w:szCs w:val="24"/>
              </w:rPr>
              <w:t>1 217 958,37</w:t>
            </w:r>
          </w:p>
        </w:tc>
      </w:tr>
      <w:tr w:rsidR="001A076A" w:rsidRPr="001730E7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 w:rsidP="006B56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286 440,00</w:t>
            </w:r>
          </w:p>
        </w:tc>
      </w:tr>
      <w:tr w:rsidR="001A076A" w:rsidRPr="001730E7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2 02 45050 14 0000 150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 w:rsidP="006B56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286 440,00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9655DC" w:rsidRDefault="00766F8C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A857B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6B56F4">
            <w:pPr>
              <w:jc w:val="right"/>
            </w:pPr>
            <w:r>
              <w:rPr>
                <w:sz w:val="24"/>
                <w:szCs w:val="24"/>
              </w:rPr>
              <w:t>931 518,37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766F8C">
            <w:pPr>
              <w:jc w:val="right"/>
            </w:pPr>
            <w:r>
              <w:rPr>
                <w:sz w:val="24"/>
                <w:szCs w:val="24"/>
              </w:rPr>
              <w:t>931 518,37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5394C" w:rsidRDefault="00766F8C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5394C" w:rsidRDefault="00766F8C" w:rsidP="00A857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bookmarkEnd w:id="0"/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76A" w:rsidRDefault="001A076A" w:rsidP="00C30039">
      <w:r>
        <w:separator/>
      </w:r>
    </w:p>
  </w:endnote>
  <w:endnote w:type="continuationSeparator" w:id="1">
    <w:p w:rsidR="001A076A" w:rsidRDefault="001A076A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76A" w:rsidRDefault="001A076A" w:rsidP="00C30039">
      <w:r>
        <w:separator/>
      </w:r>
    </w:p>
  </w:footnote>
  <w:footnote w:type="continuationSeparator" w:id="1">
    <w:p w:rsidR="001A076A" w:rsidRDefault="001A076A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76A" w:rsidRDefault="00B96C0A">
    <w:pPr>
      <w:pStyle w:val="a3"/>
      <w:jc w:val="center"/>
    </w:pPr>
    <w:fldSimple w:instr="PAGE   \* MERGEFORMAT">
      <w:r w:rsidR="00233AA8">
        <w:rPr>
          <w:noProof/>
        </w:rPr>
        <w:t>2</w:t>
      </w:r>
    </w:fldSimple>
  </w:p>
  <w:p w:rsidR="001A076A" w:rsidRDefault="001A07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026B"/>
    <w:rsid w:val="000731DD"/>
    <w:rsid w:val="000811A4"/>
    <w:rsid w:val="00081721"/>
    <w:rsid w:val="00081FAF"/>
    <w:rsid w:val="000838D5"/>
    <w:rsid w:val="000863DD"/>
    <w:rsid w:val="00087F86"/>
    <w:rsid w:val="0009261B"/>
    <w:rsid w:val="000929FC"/>
    <w:rsid w:val="000937C6"/>
    <w:rsid w:val="0009425B"/>
    <w:rsid w:val="00094F85"/>
    <w:rsid w:val="0009566F"/>
    <w:rsid w:val="000A0597"/>
    <w:rsid w:val="000A2840"/>
    <w:rsid w:val="000A2F27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902AA"/>
    <w:rsid w:val="00191034"/>
    <w:rsid w:val="00193E93"/>
    <w:rsid w:val="00195B52"/>
    <w:rsid w:val="001A076A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3AA8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528B"/>
    <w:rsid w:val="00326D15"/>
    <w:rsid w:val="00332134"/>
    <w:rsid w:val="003321B7"/>
    <w:rsid w:val="0033637F"/>
    <w:rsid w:val="0033648B"/>
    <w:rsid w:val="00336AB9"/>
    <w:rsid w:val="00343B6C"/>
    <w:rsid w:val="00344B4C"/>
    <w:rsid w:val="00345204"/>
    <w:rsid w:val="003458DD"/>
    <w:rsid w:val="00347276"/>
    <w:rsid w:val="00347AE3"/>
    <w:rsid w:val="00350646"/>
    <w:rsid w:val="00353562"/>
    <w:rsid w:val="003537AD"/>
    <w:rsid w:val="00360036"/>
    <w:rsid w:val="00361CCA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9A2"/>
    <w:rsid w:val="003A7BC6"/>
    <w:rsid w:val="003C1247"/>
    <w:rsid w:val="003C3F1B"/>
    <w:rsid w:val="003C6967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565F"/>
    <w:rsid w:val="0043657E"/>
    <w:rsid w:val="00440A13"/>
    <w:rsid w:val="00440DAB"/>
    <w:rsid w:val="004423AF"/>
    <w:rsid w:val="00450E49"/>
    <w:rsid w:val="004533FF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3DA5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34F9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4DAA"/>
    <w:rsid w:val="00534F81"/>
    <w:rsid w:val="005431EB"/>
    <w:rsid w:val="00545A90"/>
    <w:rsid w:val="00545ADB"/>
    <w:rsid w:val="005521F4"/>
    <w:rsid w:val="00560D1A"/>
    <w:rsid w:val="00567970"/>
    <w:rsid w:val="0057057F"/>
    <w:rsid w:val="00573FBA"/>
    <w:rsid w:val="00575FD5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3D5C"/>
    <w:rsid w:val="005F7987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B56F4"/>
    <w:rsid w:val="006C0B0C"/>
    <w:rsid w:val="006C1F81"/>
    <w:rsid w:val="006D5698"/>
    <w:rsid w:val="006E1BC0"/>
    <w:rsid w:val="006E2315"/>
    <w:rsid w:val="006E2736"/>
    <w:rsid w:val="006E2C29"/>
    <w:rsid w:val="006E42C4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40231"/>
    <w:rsid w:val="00740274"/>
    <w:rsid w:val="00742096"/>
    <w:rsid w:val="00742512"/>
    <w:rsid w:val="007465C3"/>
    <w:rsid w:val="00755DFE"/>
    <w:rsid w:val="007579ED"/>
    <w:rsid w:val="007662AF"/>
    <w:rsid w:val="00766F8C"/>
    <w:rsid w:val="007725AD"/>
    <w:rsid w:val="00777BAA"/>
    <w:rsid w:val="00781A8C"/>
    <w:rsid w:val="007820AF"/>
    <w:rsid w:val="00784247"/>
    <w:rsid w:val="00787811"/>
    <w:rsid w:val="007926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1F40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24DC6"/>
    <w:rsid w:val="008324A7"/>
    <w:rsid w:val="00833CDB"/>
    <w:rsid w:val="00834F11"/>
    <w:rsid w:val="00836A2A"/>
    <w:rsid w:val="00836D5F"/>
    <w:rsid w:val="00836F09"/>
    <w:rsid w:val="00841891"/>
    <w:rsid w:val="00842220"/>
    <w:rsid w:val="008459F1"/>
    <w:rsid w:val="00846F5C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90FC3"/>
    <w:rsid w:val="008920DE"/>
    <w:rsid w:val="0089325E"/>
    <w:rsid w:val="008A0B93"/>
    <w:rsid w:val="008A1B03"/>
    <w:rsid w:val="008A31F9"/>
    <w:rsid w:val="008A4DB1"/>
    <w:rsid w:val="008A551C"/>
    <w:rsid w:val="008C540C"/>
    <w:rsid w:val="008D2DBC"/>
    <w:rsid w:val="008D74F0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B15"/>
    <w:rsid w:val="00972CD9"/>
    <w:rsid w:val="009745DD"/>
    <w:rsid w:val="009774B4"/>
    <w:rsid w:val="00981E52"/>
    <w:rsid w:val="009825F8"/>
    <w:rsid w:val="00986E9E"/>
    <w:rsid w:val="009878C1"/>
    <w:rsid w:val="00992C3F"/>
    <w:rsid w:val="00994212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1D78"/>
    <w:rsid w:val="009C21E3"/>
    <w:rsid w:val="009C5233"/>
    <w:rsid w:val="009C6718"/>
    <w:rsid w:val="009D09E9"/>
    <w:rsid w:val="009D0C1B"/>
    <w:rsid w:val="009D12F1"/>
    <w:rsid w:val="009D4642"/>
    <w:rsid w:val="009D5A50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4FAE"/>
    <w:rsid w:val="00A310D1"/>
    <w:rsid w:val="00A33F48"/>
    <w:rsid w:val="00A34573"/>
    <w:rsid w:val="00A40EF6"/>
    <w:rsid w:val="00A41CC8"/>
    <w:rsid w:val="00A445B0"/>
    <w:rsid w:val="00A510A8"/>
    <w:rsid w:val="00A517B1"/>
    <w:rsid w:val="00A52DA5"/>
    <w:rsid w:val="00A605DE"/>
    <w:rsid w:val="00A611CF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57B2"/>
    <w:rsid w:val="00A8614B"/>
    <w:rsid w:val="00A9230E"/>
    <w:rsid w:val="00A9427E"/>
    <w:rsid w:val="00A957BA"/>
    <w:rsid w:val="00AA049F"/>
    <w:rsid w:val="00AA05A0"/>
    <w:rsid w:val="00AA11E9"/>
    <w:rsid w:val="00AA4210"/>
    <w:rsid w:val="00AA757B"/>
    <w:rsid w:val="00AA7DCC"/>
    <w:rsid w:val="00AB1C04"/>
    <w:rsid w:val="00AB7835"/>
    <w:rsid w:val="00AC610C"/>
    <w:rsid w:val="00AC7343"/>
    <w:rsid w:val="00AD5A45"/>
    <w:rsid w:val="00AE4A37"/>
    <w:rsid w:val="00AE5322"/>
    <w:rsid w:val="00AF1BD0"/>
    <w:rsid w:val="00B012AA"/>
    <w:rsid w:val="00B0141D"/>
    <w:rsid w:val="00B01F34"/>
    <w:rsid w:val="00B0373E"/>
    <w:rsid w:val="00B03D11"/>
    <w:rsid w:val="00B16530"/>
    <w:rsid w:val="00B2067F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96C0A"/>
    <w:rsid w:val="00BA1E09"/>
    <w:rsid w:val="00BA208C"/>
    <w:rsid w:val="00BB09A1"/>
    <w:rsid w:val="00BB2960"/>
    <w:rsid w:val="00BB683D"/>
    <w:rsid w:val="00BC4C7A"/>
    <w:rsid w:val="00BC5AD1"/>
    <w:rsid w:val="00BC6318"/>
    <w:rsid w:val="00BC635E"/>
    <w:rsid w:val="00BD0CD3"/>
    <w:rsid w:val="00BD3B2B"/>
    <w:rsid w:val="00BD3C41"/>
    <w:rsid w:val="00BE0324"/>
    <w:rsid w:val="00BE7D90"/>
    <w:rsid w:val="00BF0D24"/>
    <w:rsid w:val="00C019DC"/>
    <w:rsid w:val="00C01B0F"/>
    <w:rsid w:val="00C0213B"/>
    <w:rsid w:val="00C043A2"/>
    <w:rsid w:val="00C04DF0"/>
    <w:rsid w:val="00C05AAA"/>
    <w:rsid w:val="00C10E1C"/>
    <w:rsid w:val="00C12C25"/>
    <w:rsid w:val="00C12CE4"/>
    <w:rsid w:val="00C14239"/>
    <w:rsid w:val="00C1601A"/>
    <w:rsid w:val="00C16497"/>
    <w:rsid w:val="00C20700"/>
    <w:rsid w:val="00C23B9A"/>
    <w:rsid w:val="00C246E9"/>
    <w:rsid w:val="00C30039"/>
    <w:rsid w:val="00C315F8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5579B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43EA"/>
    <w:rsid w:val="00D3557E"/>
    <w:rsid w:val="00D4561D"/>
    <w:rsid w:val="00D464AF"/>
    <w:rsid w:val="00D479DB"/>
    <w:rsid w:val="00D51AFD"/>
    <w:rsid w:val="00D5452F"/>
    <w:rsid w:val="00D54532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19F6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26334"/>
    <w:rsid w:val="00E3387F"/>
    <w:rsid w:val="00E35E36"/>
    <w:rsid w:val="00E37A5B"/>
    <w:rsid w:val="00E422A7"/>
    <w:rsid w:val="00E4381B"/>
    <w:rsid w:val="00E529B9"/>
    <w:rsid w:val="00E53332"/>
    <w:rsid w:val="00E5394C"/>
    <w:rsid w:val="00E562F2"/>
    <w:rsid w:val="00E60EC6"/>
    <w:rsid w:val="00E61D0A"/>
    <w:rsid w:val="00E61E2C"/>
    <w:rsid w:val="00E64CB6"/>
    <w:rsid w:val="00E65FBE"/>
    <w:rsid w:val="00E7084E"/>
    <w:rsid w:val="00E802F2"/>
    <w:rsid w:val="00E80794"/>
    <w:rsid w:val="00E82B04"/>
    <w:rsid w:val="00E84E40"/>
    <w:rsid w:val="00E90E0D"/>
    <w:rsid w:val="00E90F89"/>
    <w:rsid w:val="00E925A0"/>
    <w:rsid w:val="00E9484D"/>
    <w:rsid w:val="00EA0B9E"/>
    <w:rsid w:val="00EA1C93"/>
    <w:rsid w:val="00EA41F8"/>
    <w:rsid w:val="00EA61A8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07034"/>
    <w:rsid w:val="00F10886"/>
    <w:rsid w:val="00F2337D"/>
    <w:rsid w:val="00F24A6D"/>
    <w:rsid w:val="00F265C0"/>
    <w:rsid w:val="00F34739"/>
    <w:rsid w:val="00F349F3"/>
    <w:rsid w:val="00F35FAE"/>
    <w:rsid w:val="00F36AFC"/>
    <w:rsid w:val="00F37797"/>
    <w:rsid w:val="00F426F0"/>
    <w:rsid w:val="00F435B9"/>
    <w:rsid w:val="00F44244"/>
    <w:rsid w:val="00F46F15"/>
    <w:rsid w:val="00F47249"/>
    <w:rsid w:val="00F47B27"/>
    <w:rsid w:val="00F5135B"/>
    <w:rsid w:val="00F5347C"/>
    <w:rsid w:val="00F5558B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11D5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2904"/>
    <w:rsid w:val="00FC3BD4"/>
    <w:rsid w:val="00FC64C5"/>
    <w:rsid w:val="00FC7324"/>
    <w:rsid w:val="00FD5490"/>
    <w:rsid w:val="00FD5E3D"/>
    <w:rsid w:val="00FE28BE"/>
    <w:rsid w:val="00FE3B86"/>
    <w:rsid w:val="00FE4988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9C521-4A9D-4F06-A2BE-5D129E133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532</TotalTime>
  <Pages>4</Pages>
  <Words>942</Words>
  <Characters>6450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35</cp:revision>
  <cp:lastPrinted>2025-11-13T12:06:00Z</cp:lastPrinted>
  <dcterms:created xsi:type="dcterms:W3CDTF">2018-11-08T06:21:00Z</dcterms:created>
  <dcterms:modified xsi:type="dcterms:W3CDTF">2025-11-13T12:07:00Z</dcterms:modified>
</cp:coreProperties>
</file>